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F37F5">
        <w:rPr>
          <w:rFonts w:cs="Arial"/>
          <w:b/>
          <w:caps/>
          <w:sz w:val="28"/>
          <w:szCs w:val="28"/>
        </w:rPr>
        <w:t>144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p w:rsidR="00142A38" w:rsidRDefault="00142A38" w:rsidP="00142A38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142A38" w:rsidRPr="00FB00FA" w:rsidRDefault="00142A38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142A38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BB1" w:rsidRDefault="00DD1BB1">
      <w:r>
        <w:separator/>
      </w:r>
    </w:p>
  </w:endnote>
  <w:endnote w:type="continuationSeparator" w:id="0">
    <w:p w:rsidR="00DD1BB1" w:rsidRDefault="00DD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BB1" w:rsidRDefault="00DD1BB1">
      <w:r>
        <w:separator/>
      </w:r>
    </w:p>
  </w:footnote>
  <w:footnote w:type="continuationSeparator" w:id="0">
    <w:p w:rsidR="00DD1BB1" w:rsidRDefault="00DD1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96DB5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45D8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45D8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A745A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A745A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1705B"/>
    <w:rsid w:val="00130741"/>
    <w:rsid w:val="00142A38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96DB5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37F5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D1BB1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BDF97-A7BE-4E0A-8EA1-8B13A84B5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2021-05-30T19:43:00Z</cp:lastPrinted>
  <dcterms:created xsi:type="dcterms:W3CDTF">2021-05-30T19:43:00Z</dcterms:created>
  <dcterms:modified xsi:type="dcterms:W3CDTF">2021-06-02T14:21:00Z</dcterms:modified>
</cp:coreProperties>
</file>